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1F5" w:rsidRPr="00332AC9" w:rsidRDefault="009C01F5" w:rsidP="00CE53AD">
      <w:pPr>
        <w:rPr>
          <w:lang w:val="ru-RU"/>
        </w:rPr>
      </w:pPr>
    </w:p>
    <w:p w:rsidR="009C01F5" w:rsidRDefault="009C01F5" w:rsidP="00CE53AD">
      <w:pPr>
        <w:framePr w:hSpace="141" w:wrap="around" w:vAnchor="text" w:hAnchor="page" w:x="6016" w:y="1"/>
        <w:rPr>
          <w:noProof/>
        </w:rPr>
      </w:pPr>
      <w:r w:rsidRPr="00A464DD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9C01F5" w:rsidRDefault="009C01F5" w:rsidP="00CE53AD">
      <w:pPr>
        <w:jc w:val="center"/>
        <w:rPr>
          <w:rFonts w:cs="Tahoma"/>
          <w:b/>
          <w:sz w:val="28"/>
          <w:szCs w:val="28"/>
        </w:rPr>
      </w:pPr>
    </w:p>
    <w:p w:rsidR="009C01F5" w:rsidRDefault="009C01F5" w:rsidP="00CE53AD">
      <w:pPr>
        <w:jc w:val="center"/>
        <w:rPr>
          <w:rFonts w:cs="Tahoma"/>
          <w:b/>
          <w:sz w:val="28"/>
          <w:szCs w:val="28"/>
        </w:rPr>
      </w:pPr>
    </w:p>
    <w:p w:rsidR="009C01F5" w:rsidRDefault="009C01F5" w:rsidP="00CE53AD">
      <w:pPr>
        <w:jc w:val="center"/>
        <w:rPr>
          <w:rFonts w:cs="Tahoma"/>
          <w:b/>
          <w:sz w:val="28"/>
          <w:szCs w:val="28"/>
        </w:rPr>
      </w:pPr>
    </w:p>
    <w:p w:rsidR="009C01F5" w:rsidRDefault="009C01F5" w:rsidP="00CE53AD">
      <w:pPr>
        <w:jc w:val="center"/>
        <w:rPr>
          <w:rFonts w:cs="Tahoma"/>
          <w:b/>
          <w:sz w:val="28"/>
          <w:szCs w:val="28"/>
        </w:rPr>
      </w:pPr>
    </w:p>
    <w:p w:rsidR="009C01F5" w:rsidRDefault="009C01F5" w:rsidP="00CE53AD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9C01F5" w:rsidRDefault="009C01F5" w:rsidP="00CE53AD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9C01F5" w:rsidRDefault="009C01F5" w:rsidP="00CE53AD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9C01F5" w:rsidRPr="0039378D" w:rsidRDefault="009C01F5" w:rsidP="00CE53AD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9C01F5" w:rsidRDefault="009C01F5" w:rsidP="00CE53AD"/>
    <w:p w:rsidR="009C01F5" w:rsidRPr="0039378D" w:rsidRDefault="009C01F5" w:rsidP="00CE53AD">
      <w:pPr>
        <w:rPr>
          <w:sz w:val="28"/>
          <w:szCs w:val="28"/>
        </w:rPr>
      </w:pPr>
      <w:r>
        <w:rPr>
          <w:sz w:val="28"/>
          <w:szCs w:val="28"/>
        </w:rPr>
        <w:t xml:space="preserve">_______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>248 -</w:t>
      </w:r>
      <w:r w:rsidRPr="0039378D">
        <w:rPr>
          <w:sz w:val="28"/>
          <w:szCs w:val="28"/>
        </w:rPr>
        <w:t xml:space="preserve">к </w:t>
      </w:r>
    </w:p>
    <w:p w:rsidR="009C01F5" w:rsidRPr="0039378D" w:rsidRDefault="009C01F5" w:rsidP="00CE53AD">
      <w:pPr>
        <w:rPr>
          <w:b/>
        </w:rPr>
      </w:pPr>
    </w:p>
    <w:p w:rsidR="009C01F5" w:rsidRDefault="009C01F5" w:rsidP="00CE53AD">
      <w:pPr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 xml:space="preserve">надання частини щорічноїосновної </w:t>
      </w:r>
    </w:p>
    <w:p w:rsidR="009C01F5" w:rsidRPr="005B6AF9" w:rsidRDefault="009C01F5" w:rsidP="00CE53AD">
      <w:pPr>
        <w:rPr>
          <w:b/>
          <w:sz w:val="28"/>
        </w:rPr>
      </w:pPr>
      <w:r>
        <w:rPr>
          <w:b/>
          <w:sz w:val="28"/>
        </w:rPr>
        <w:t>відпустки СТАНКОВІЙ А.В.</w:t>
      </w:r>
    </w:p>
    <w:p w:rsidR="009C01F5" w:rsidRDefault="009C01F5" w:rsidP="00CE53AD">
      <w:pPr>
        <w:jc w:val="center"/>
        <w:rPr>
          <w:sz w:val="28"/>
        </w:rPr>
      </w:pPr>
    </w:p>
    <w:p w:rsidR="009C01F5" w:rsidRPr="001B36F7" w:rsidRDefault="009C01F5" w:rsidP="00CE53AD">
      <w:pPr>
        <w:pStyle w:val="BodyText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заявуСтанкової А.В.:</w:t>
      </w:r>
    </w:p>
    <w:p w:rsidR="009C01F5" w:rsidRDefault="009C01F5" w:rsidP="00CE53AD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СТАНКОВІЙ Анастасії Володимирівні,  начальнику юридичного відділу міської ради,  частину щорічної основної відпустки тривалістю </w:t>
      </w:r>
      <w:r w:rsidRPr="0007015F">
        <w:rPr>
          <w:highlight w:val="black"/>
        </w:rPr>
        <w:t>3 календарні дніз 15 вересня  2021 року по 17 вересня 2021 року включно,  за період роботи з 27 квітня 2021 року по 26 квітня  2022 року.</w:t>
      </w:r>
      <w:r>
        <w:t xml:space="preserve"> </w:t>
      </w:r>
    </w:p>
    <w:p w:rsidR="009C01F5" w:rsidRPr="005B6AF9" w:rsidRDefault="009C01F5" w:rsidP="00CE53A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</w:t>
      </w:r>
      <w:r>
        <w:rPr>
          <w:sz w:val="28"/>
          <w:szCs w:val="28"/>
        </w:rPr>
        <w:t xml:space="preserve"> обліку, звітності та фінансово </w:t>
      </w:r>
      <w:r w:rsidRPr="005B6AF9">
        <w:rPr>
          <w:sz w:val="28"/>
          <w:szCs w:val="28"/>
        </w:rPr>
        <w:t>господарського забезпечення Арцизької міської ради зробити відповідні розрахунки.</w:t>
      </w:r>
    </w:p>
    <w:p w:rsidR="009C01F5" w:rsidRDefault="009C01F5" w:rsidP="00CE53A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першого заступника міського голови Бахчеван Т.Д.</w:t>
      </w:r>
    </w:p>
    <w:p w:rsidR="009C01F5" w:rsidRPr="0039378D" w:rsidRDefault="009C01F5" w:rsidP="00CE53A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Станкової А.В.  від  30  серпня  2021 року.</w:t>
      </w:r>
    </w:p>
    <w:p w:rsidR="009C01F5" w:rsidRPr="0039378D" w:rsidRDefault="009C01F5" w:rsidP="00CE53AD">
      <w:pPr>
        <w:pStyle w:val="Heading2"/>
      </w:pPr>
    </w:p>
    <w:p w:rsidR="009C01F5" w:rsidRPr="000917CC" w:rsidRDefault="009C01F5" w:rsidP="00CE53AD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9C01F5" w:rsidRDefault="009C01F5" w:rsidP="00CE53AD">
      <w:pPr>
        <w:pStyle w:val="Heading2"/>
      </w:pPr>
    </w:p>
    <w:p w:rsidR="009C01F5" w:rsidRDefault="009C01F5" w:rsidP="00CE53AD">
      <w:pPr>
        <w:pStyle w:val="Heading2"/>
      </w:pPr>
    </w:p>
    <w:p w:rsidR="009C01F5" w:rsidRDefault="009C01F5" w:rsidP="00CE53AD">
      <w:pPr>
        <w:pStyle w:val="Heading2"/>
      </w:pPr>
      <w:r>
        <w:t>З розпорядженням ознайомлена</w:t>
      </w:r>
      <w:r>
        <w:tab/>
        <w:t>_____________    А.Станкова</w:t>
      </w:r>
    </w:p>
    <w:p w:rsidR="009C01F5" w:rsidRPr="002D6B80" w:rsidRDefault="009C01F5" w:rsidP="00CE53AD">
      <w:pPr>
        <w:rPr>
          <w:u w:val="single"/>
        </w:rPr>
      </w:pPr>
    </w:p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Pr="00E96A52" w:rsidRDefault="009C01F5" w:rsidP="00CE53A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9C01F5" w:rsidRPr="00E96A52" w:rsidRDefault="009C01F5" w:rsidP="00CE53A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___________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1 року  № _____ 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9C01F5" w:rsidRDefault="009C01F5" w:rsidP="00CE53A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C01F5" w:rsidRPr="000A696E" w:rsidRDefault="009C01F5" w:rsidP="00CE53AD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частини щорічної основної відпустки Станковій А.В.</w:t>
      </w:r>
    </w:p>
    <w:p w:rsidR="009C01F5" w:rsidRPr="00A84420" w:rsidRDefault="009C01F5" w:rsidP="00CE53A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C01F5" w:rsidRPr="00CF77D5" w:rsidRDefault="009C01F5" w:rsidP="00CE53AD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C01F5" w:rsidRPr="00E05F39" w:rsidRDefault="009C01F5" w:rsidP="00CE53AD">
      <w:pPr>
        <w:rPr>
          <w:sz w:val="28"/>
          <w:szCs w:val="28"/>
        </w:rPr>
      </w:pPr>
      <w:r>
        <w:rPr>
          <w:sz w:val="28"/>
          <w:szCs w:val="28"/>
        </w:rPr>
        <w:t>Перший з</w:t>
      </w:r>
      <w:r w:rsidRPr="00E05F39">
        <w:rPr>
          <w:sz w:val="28"/>
          <w:szCs w:val="28"/>
        </w:rPr>
        <w:t>аступник  міського голови</w:t>
      </w:r>
    </w:p>
    <w:p w:rsidR="009C01F5" w:rsidRPr="00E05F39" w:rsidRDefault="009C01F5" w:rsidP="00CE53AD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Т.Бахчеван</w:t>
      </w:r>
    </w:p>
    <w:p w:rsidR="009C01F5" w:rsidRPr="00E05F39" w:rsidRDefault="009C01F5" w:rsidP="00CE53AD">
      <w:pPr>
        <w:rPr>
          <w:b/>
          <w:sz w:val="28"/>
          <w:szCs w:val="28"/>
        </w:rPr>
      </w:pPr>
    </w:p>
    <w:p w:rsidR="009C01F5" w:rsidRDefault="009C01F5" w:rsidP="00CE53AD">
      <w:pPr>
        <w:rPr>
          <w:sz w:val="28"/>
          <w:szCs w:val="28"/>
        </w:rPr>
      </w:pPr>
    </w:p>
    <w:p w:rsidR="009C01F5" w:rsidRDefault="009C01F5" w:rsidP="00CE53AD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Начальник відділу організаційної та кадрової роботи</w:t>
      </w:r>
    </w:p>
    <w:p w:rsidR="009C01F5" w:rsidRDefault="009C01F5" w:rsidP="00CE53AD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 xml:space="preserve">        І.Стойкова</w:t>
      </w:r>
    </w:p>
    <w:p w:rsidR="009C01F5" w:rsidRDefault="009C01F5" w:rsidP="00CE53AD">
      <w:pPr>
        <w:rPr>
          <w:sz w:val="28"/>
          <w:szCs w:val="28"/>
        </w:rPr>
      </w:pPr>
    </w:p>
    <w:p w:rsidR="009C01F5" w:rsidRPr="00F50265" w:rsidRDefault="009C01F5" w:rsidP="00CE53AD">
      <w:pPr>
        <w:rPr>
          <w:sz w:val="28"/>
          <w:szCs w:val="28"/>
        </w:rPr>
      </w:pPr>
    </w:p>
    <w:p w:rsidR="009C01F5" w:rsidRDefault="009C01F5" w:rsidP="00CE53AD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 xml:space="preserve">бухгалтерського обліку, звітності та фінансово-господарського забезпечення – головний бухгалтер </w:t>
      </w:r>
    </w:p>
    <w:p w:rsidR="009C01F5" w:rsidRDefault="009C01F5" w:rsidP="00CE53AD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9C01F5" w:rsidRDefault="009C01F5" w:rsidP="00CE53AD"/>
    <w:p w:rsidR="009C01F5" w:rsidRDefault="009C01F5" w:rsidP="00CE53AD"/>
    <w:p w:rsidR="009C01F5" w:rsidRPr="008410F0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Pr="006D7188" w:rsidRDefault="009C01F5" w:rsidP="00CE53AD">
      <w:pPr>
        <w:rPr>
          <w:sz w:val="24"/>
          <w:szCs w:val="24"/>
        </w:rPr>
      </w:pPr>
      <w:r w:rsidRPr="006D7188">
        <w:rPr>
          <w:sz w:val="24"/>
          <w:szCs w:val="24"/>
        </w:rPr>
        <w:t xml:space="preserve">Виконавець: </w:t>
      </w:r>
      <w:r>
        <w:rPr>
          <w:sz w:val="24"/>
          <w:szCs w:val="24"/>
        </w:rPr>
        <w:t>Карайван Т.М.</w:t>
      </w:r>
      <w:r w:rsidRPr="006D7188">
        <w:rPr>
          <w:sz w:val="24"/>
          <w:szCs w:val="24"/>
        </w:rPr>
        <w:t xml:space="preserve">, головний спеціаліст </w:t>
      </w:r>
      <w:r>
        <w:rPr>
          <w:sz w:val="24"/>
          <w:szCs w:val="24"/>
        </w:rPr>
        <w:t>відділу організаційної та кадрової роботи</w:t>
      </w:r>
    </w:p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 w:rsidP="00CE53AD"/>
    <w:p w:rsidR="009C01F5" w:rsidRDefault="009C01F5"/>
    <w:sectPr w:rsidR="009C01F5" w:rsidSect="0022483F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53AD"/>
    <w:rsid w:val="0007015F"/>
    <w:rsid w:val="000917CC"/>
    <w:rsid w:val="000A696E"/>
    <w:rsid w:val="0017444B"/>
    <w:rsid w:val="001B36F7"/>
    <w:rsid w:val="0022483F"/>
    <w:rsid w:val="002D6B80"/>
    <w:rsid w:val="003010A8"/>
    <w:rsid w:val="00332AC9"/>
    <w:rsid w:val="00357583"/>
    <w:rsid w:val="0039378D"/>
    <w:rsid w:val="003D55ED"/>
    <w:rsid w:val="005B6AF9"/>
    <w:rsid w:val="005E4AE2"/>
    <w:rsid w:val="006D7188"/>
    <w:rsid w:val="007735AB"/>
    <w:rsid w:val="007B51C7"/>
    <w:rsid w:val="008410F0"/>
    <w:rsid w:val="009C01F5"/>
    <w:rsid w:val="00A464DD"/>
    <w:rsid w:val="00A84420"/>
    <w:rsid w:val="00B97022"/>
    <w:rsid w:val="00BE072F"/>
    <w:rsid w:val="00CE53AD"/>
    <w:rsid w:val="00CF77D5"/>
    <w:rsid w:val="00E05F39"/>
    <w:rsid w:val="00E96A52"/>
    <w:rsid w:val="00F50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3AD"/>
    <w:rPr>
      <w:rFonts w:ascii="Times New Roman" w:eastAsia="Times New Roman" w:hAnsi="Times New Roman"/>
      <w:sz w:val="20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53AD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E53AD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CE53AD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E53AD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CE53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E53A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CE53AD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CE53AD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CE53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E53AD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E53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53AD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287</Words>
  <Characters>1641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2021-08-31T12:34:00Z</cp:lastPrinted>
  <dcterms:created xsi:type="dcterms:W3CDTF">2021-08-31T12:27:00Z</dcterms:created>
  <dcterms:modified xsi:type="dcterms:W3CDTF">2022-01-12T07:48:00Z</dcterms:modified>
</cp:coreProperties>
</file>